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4C5" w:rsidRPr="00D0361C" w:rsidRDefault="00C004C5" w:rsidP="00720EA2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D0361C">
        <w:rPr>
          <w:rFonts w:ascii="Helv" w:hAnsi="Helv"/>
          <w:b/>
          <w:bCs/>
          <w:color w:val="000000"/>
          <w:sz w:val="18"/>
          <w:szCs w:val="18"/>
          <w:lang w:val="cs-CZ"/>
        </w:rPr>
        <w:t>MPHM1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161</w:t>
      </w:r>
    </w:p>
    <w:p w:rsidR="00C004C5" w:rsidRDefault="00C004C5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C004C5" w:rsidRDefault="00C004C5" w:rsidP="00720EA2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7C4842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7C4842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Type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measures the electrical parameters per phases and individual outputs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</w:p>
    <w:p w:rsidR="00C004C5" w:rsidRDefault="00C004C5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Adjustable threshold values with an alarm function increase the availability of the connected loads.  </w:t>
      </w:r>
    </w:p>
    <w:p w:rsidR="00C004C5" w:rsidRDefault="00C004C5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C004C5" w:rsidRDefault="00C004C5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C004C5" w:rsidRDefault="00C004C5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C004C5" w:rsidRDefault="00C004C5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C004C5" w:rsidRPr="00292291" w:rsidRDefault="00C004C5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C004C5" w:rsidRDefault="00C004C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004C5" w:rsidRPr="00292291" w:rsidRDefault="00C004C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C004C5" w:rsidRPr="00292291" w:rsidRDefault="00C004C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C004C5" w:rsidRPr="00292291" w:rsidRDefault="00C004C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C004C5" w:rsidRDefault="00C004C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004C5" w:rsidRDefault="00C004C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Measurement parameters: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Current (A), voltage (V), real power (W), apparent power (VA), consumption (kWh), power factor, frequency and crest factor</w:t>
      </w:r>
    </w:p>
    <w:p w:rsidR="00C004C5" w:rsidRDefault="00C004C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C004C5" w:rsidRDefault="00C004C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004C5" w:rsidRPr="00292291" w:rsidRDefault="00C004C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C004C5" w:rsidRPr="00292291" w:rsidRDefault="00C004C5" w:rsidP="00720EA2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</w:t>
      </w:r>
      <w:r>
        <w:rPr>
          <w:rFonts w:ascii="Helv" w:hAnsi="Helv"/>
          <w:color w:val="000000"/>
          <w:sz w:val="18"/>
          <w:szCs w:val="18"/>
          <w:lang w:val="en-US"/>
        </w:rPr>
        <w:t>connection via input terminals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, 230/400Vac / </w:t>
      </w:r>
      <w:r>
        <w:rPr>
          <w:rFonts w:ascii="Helv" w:hAnsi="Helv"/>
          <w:color w:val="000000"/>
          <w:sz w:val="18"/>
          <w:szCs w:val="18"/>
          <w:lang w:val="en-US"/>
        </w:rPr>
        <w:t>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A</w:t>
      </w:r>
    </w:p>
    <w:p w:rsidR="00C004C5" w:rsidRPr="00292291" w:rsidRDefault="00C004C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C004C5" w:rsidRPr="00292291" w:rsidRDefault="00C004C5" w:rsidP="00D71E76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18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C004C5" w:rsidRPr="00292291" w:rsidRDefault="00C004C5" w:rsidP="00D71E76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 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C19, max. 16A per outlet</w:t>
      </w:r>
    </w:p>
    <w:p w:rsidR="00C004C5" w:rsidRPr="00292291" w:rsidRDefault="00C004C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004C5" w:rsidRPr="00292291" w:rsidRDefault="00C004C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C004C5" w:rsidRPr="00292291" w:rsidRDefault="00C004C5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C004C5" w:rsidRPr="00292291" w:rsidRDefault="00C004C5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C004C5" w:rsidRPr="00292291" w:rsidRDefault="00C004C5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C004C5" w:rsidRPr="00292291" w:rsidRDefault="00C004C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004C5" w:rsidRPr="00292291" w:rsidRDefault="00C004C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C004C5" w:rsidRPr="006F32EF" w:rsidRDefault="00C004C5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C004C5" w:rsidRPr="006F32EF" w:rsidRDefault="00C004C5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C004C5" w:rsidRDefault="00C004C5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C004C5" w:rsidRPr="00292291" w:rsidRDefault="00C004C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004C5" w:rsidRPr="006F32EF" w:rsidRDefault="00C004C5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C004C5" w:rsidRDefault="00C004C5" w:rsidP="00922C7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C004C5" w:rsidRDefault="00C004C5" w:rsidP="00922C7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C004C5" w:rsidRPr="00292291" w:rsidRDefault="00C004C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004C5" w:rsidRPr="00292291" w:rsidRDefault="00C004C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C004C5" w:rsidRPr="00292291" w:rsidRDefault="00C004C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0361C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C004C5" w:rsidRPr="00292291" w:rsidRDefault="00C004C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C004C5" w:rsidRPr="00292291" w:rsidRDefault="00C004C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C004C5" w:rsidRDefault="00C004C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C004C5" w:rsidRPr="00292291" w:rsidRDefault="00C004C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004C5" w:rsidRPr="00292291" w:rsidRDefault="00C004C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C004C5" w:rsidRDefault="00C004C5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C004C5" w:rsidRDefault="00C004C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C004C5" w:rsidRPr="00292291" w:rsidRDefault="00C004C5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C004C5" w:rsidRPr="00292291" w:rsidSect="000349D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A3282"/>
    <w:multiLevelType w:val="hybridMultilevel"/>
    <w:tmpl w:val="A83222D0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349D2"/>
    <w:rsid w:val="00094F77"/>
    <w:rsid w:val="000D74D8"/>
    <w:rsid w:val="001D1E50"/>
    <w:rsid w:val="00276014"/>
    <w:rsid w:val="002812AC"/>
    <w:rsid w:val="00292291"/>
    <w:rsid w:val="002C7229"/>
    <w:rsid w:val="003915FC"/>
    <w:rsid w:val="003C4B0F"/>
    <w:rsid w:val="003E728E"/>
    <w:rsid w:val="00401D26"/>
    <w:rsid w:val="004B1DA1"/>
    <w:rsid w:val="004D1249"/>
    <w:rsid w:val="00523BE8"/>
    <w:rsid w:val="0055283A"/>
    <w:rsid w:val="00557C1A"/>
    <w:rsid w:val="005758D7"/>
    <w:rsid w:val="006F32EF"/>
    <w:rsid w:val="00720EA2"/>
    <w:rsid w:val="00734290"/>
    <w:rsid w:val="00780A17"/>
    <w:rsid w:val="007C4842"/>
    <w:rsid w:val="00922C71"/>
    <w:rsid w:val="00930195"/>
    <w:rsid w:val="009F647D"/>
    <w:rsid w:val="00A77376"/>
    <w:rsid w:val="00A87879"/>
    <w:rsid w:val="00A91812"/>
    <w:rsid w:val="00BA37AE"/>
    <w:rsid w:val="00C004C5"/>
    <w:rsid w:val="00C91BA4"/>
    <w:rsid w:val="00CF07EB"/>
    <w:rsid w:val="00D0361C"/>
    <w:rsid w:val="00D71E76"/>
    <w:rsid w:val="00DB3B21"/>
    <w:rsid w:val="00E54C5A"/>
    <w:rsid w:val="00EB6089"/>
    <w:rsid w:val="00F46A6D"/>
    <w:rsid w:val="00F8612A"/>
    <w:rsid w:val="00F93C0E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74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308</Words>
  <Characters>1822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MPHM1345</dc:title>
  <dc:subject/>
  <dc:creator>Hofbauer, Thomas [NETPWR/KNURR/DE]</dc:creator>
  <cp:keywords/>
  <dc:description/>
  <cp:lastModifiedBy>takacr</cp:lastModifiedBy>
  <cp:revision>3</cp:revision>
  <dcterms:created xsi:type="dcterms:W3CDTF">2013-11-26T10:03:00Z</dcterms:created>
  <dcterms:modified xsi:type="dcterms:W3CDTF">2013-11-26T12:35:00Z</dcterms:modified>
</cp:coreProperties>
</file>